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1742D" w14:textId="77777777" w:rsidR="00C017BD" w:rsidRDefault="00C017BD" w:rsidP="00BB5C4F">
      <w:r>
        <w:separator/>
      </w:r>
    </w:p>
  </w:endnote>
  <w:endnote w:type="continuationSeparator" w:id="0">
    <w:p w14:paraId="5277BBDB" w14:textId="77777777" w:rsidR="00C017BD" w:rsidRDefault="00C017BD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ECAF" w14:textId="77777777" w:rsidR="00423F85" w:rsidRDefault="00423F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C3B51" w14:textId="77777777" w:rsidR="00C017BD" w:rsidRDefault="00C017BD" w:rsidP="00BB5C4F">
      <w:r>
        <w:separator/>
      </w:r>
    </w:p>
  </w:footnote>
  <w:footnote w:type="continuationSeparator" w:id="0">
    <w:p w14:paraId="0ECFC42F" w14:textId="77777777" w:rsidR="00C017BD" w:rsidRDefault="00C017BD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994DA" w14:textId="77777777" w:rsidR="00423F85" w:rsidRDefault="00423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2AFD3" w14:textId="77777777" w:rsidR="00423F85" w:rsidRDefault="00423F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0D57" w14:textId="77777777" w:rsidR="003E2ACC" w:rsidRPr="003E2ACC" w:rsidRDefault="003E2ACC" w:rsidP="003E2ACC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3E2ACC">
      <w:rPr>
        <w:rFonts w:asciiTheme="minorHAnsi" w:hAnsiTheme="minorHAnsi" w:cstheme="minorHAnsi"/>
        <w:color w:val="5B9BD5" w:themeColor="accent1"/>
        <w:sz w:val="24"/>
      </w:rPr>
      <w:t>OSNOVNA ŠOLA ANTONA AŠKERCA VELENJE</w:t>
    </w:r>
  </w:p>
  <w:p w14:paraId="237A7A5B" w14:textId="77777777" w:rsidR="003E2ACC" w:rsidRPr="003E2ACC" w:rsidRDefault="003E2ACC" w:rsidP="003E2ACC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3E2ACC">
      <w:rPr>
        <w:rFonts w:asciiTheme="minorHAnsi" w:hAnsiTheme="minorHAnsi" w:cstheme="minorHAnsi"/>
        <w:color w:val="5B9BD5" w:themeColor="accent1"/>
        <w:sz w:val="24"/>
      </w:rPr>
      <w:t>Jenkova cesta 2</w:t>
    </w:r>
  </w:p>
  <w:p w14:paraId="4B5F8B70" w14:textId="2CB4ADEE" w:rsidR="006B67EC" w:rsidRPr="00D532AD" w:rsidRDefault="003E2ACC" w:rsidP="003E2ACC">
    <w:pPr>
      <w:pStyle w:val="Header"/>
      <w:jc w:val="center"/>
    </w:pPr>
    <w:r w:rsidRPr="003E2ACC">
      <w:rPr>
        <w:rFonts w:asciiTheme="minorHAnsi" w:hAnsiTheme="minorHAnsi" w:cstheme="minorHAns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removePersonalInformation/>
  <w:removeDateAndTime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E2ACC"/>
    <w:rsid w:val="003F0DAA"/>
    <w:rsid w:val="00400569"/>
    <w:rsid w:val="00413C63"/>
    <w:rsid w:val="00423F85"/>
    <w:rsid w:val="00425988"/>
    <w:rsid w:val="0044020B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3EF0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01B4A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B5C4F"/>
    <w:rsid w:val="00BB60C3"/>
    <w:rsid w:val="00BD70FE"/>
    <w:rsid w:val="00BE2DAB"/>
    <w:rsid w:val="00C017BD"/>
    <w:rsid w:val="00C17D5B"/>
    <w:rsid w:val="00C71C7C"/>
    <w:rsid w:val="00C81B9A"/>
    <w:rsid w:val="00C968F0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329E7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66</Words>
  <Characters>501</Characters>
  <Application>Microsoft Office Word</Application>
  <DocSecurity>0</DocSecurity>
  <Lines>22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2024-05-07T06:56:00Z</dcterms:modified>
  <cp:contentStatus/>
</cp:coreProperties>
</file>